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A37" w:rsidRDefault="00770A37" w:rsidP="00770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KYRKEHAM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70A37" w:rsidRDefault="00770A37" w:rsidP="00770A37">
      <w:pPr>
        <w:rPr>
          <w:rFonts w:ascii="Times New Roman" w:hAnsi="Times New Roman" w:cs="Times New Roman"/>
        </w:rPr>
      </w:pPr>
    </w:p>
    <w:p w:rsidR="00770A37" w:rsidRDefault="00770A37" w:rsidP="00770A37">
      <w:pPr>
        <w:rPr>
          <w:rFonts w:ascii="Times New Roman" w:hAnsi="Times New Roman" w:cs="Times New Roman"/>
        </w:rPr>
      </w:pPr>
    </w:p>
    <w:p w:rsidR="00770A37" w:rsidRDefault="00770A37" w:rsidP="00770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Nicholas(q.v.).</w:t>
      </w:r>
    </w:p>
    <w:p w:rsidR="00770A37" w:rsidRDefault="00770A37" w:rsidP="00770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70A37" w:rsidRDefault="00770A37" w:rsidP="00770A37">
      <w:pPr>
        <w:rPr>
          <w:rFonts w:ascii="Times New Roman" w:hAnsi="Times New Roman" w:cs="Times New Roman"/>
        </w:rPr>
      </w:pPr>
    </w:p>
    <w:p w:rsidR="00770A37" w:rsidRDefault="00770A37" w:rsidP="00770A37">
      <w:pPr>
        <w:rPr>
          <w:rFonts w:ascii="Times New Roman" w:hAnsi="Times New Roman" w:cs="Times New Roman"/>
        </w:rPr>
      </w:pPr>
    </w:p>
    <w:p w:rsidR="00770A37" w:rsidRDefault="00770A37" w:rsidP="00770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They made a plaint of debt against John Weston of Exeter,</w:t>
      </w:r>
    </w:p>
    <w:p w:rsidR="00770A37" w:rsidRDefault="00770A37" w:rsidP="00770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apothecary(q.v.).   (ibid.)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70A37" w:rsidRDefault="00770A37" w:rsidP="00770A37">
      <w:pPr>
        <w:rPr>
          <w:rFonts w:ascii="Times New Roman" w:hAnsi="Times New Roman" w:cs="Times New Roman"/>
        </w:rPr>
      </w:pPr>
    </w:p>
    <w:p w:rsidR="00770A37" w:rsidRDefault="00770A37" w:rsidP="00770A37">
      <w:pPr>
        <w:rPr>
          <w:rFonts w:ascii="Times New Roman" w:hAnsi="Times New Roman" w:cs="Times New Roman"/>
        </w:rPr>
      </w:pPr>
    </w:p>
    <w:p w:rsidR="00770A37" w:rsidRDefault="00770A37" w:rsidP="00770A37">
      <w:pPr>
        <w:rPr>
          <w:rFonts w:ascii="Times New Roman" w:hAnsi="Times New Roman" w:cs="Times New Roman"/>
        </w:rPr>
      </w:pPr>
    </w:p>
    <w:p w:rsidR="00770A37" w:rsidRPr="00CF50A0" w:rsidRDefault="00770A37" w:rsidP="00770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:rsidR="006B2F86" w:rsidRPr="00E71FC3" w:rsidRDefault="00770A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A37" w:rsidRDefault="00770A37" w:rsidP="00E71FC3">
      <w:r>
        <w:separator/>
      </w:r>
    </w:p>
  </w:endnote>
  <w:endnote w:type="continuationSeparator" w:id="0">
    <w:p w:rsidR="00770A37" w:rsidRDefault="00770A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A37" w:rsidRDefault="00770A37" w:rsidP="00E71FC3">
      <w:r>
        <w:separator/>
      </w:r>
    </w:p>
  </w:footnote>
  <w:footnote w:type="continuationSeparator" w:id="0">
    <w:p w:rsidR="00770A37" w:rsidRDefault="00770A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A37"/>
    <w:rsid w:val="001A7C09"/>
    <w:rsid w:val="00577BD5"/>
    <w:rsid w:val="00656CBA"/>
    <w:rsid w:val="006A1F77"/>
    <w:rsid w:val="00733BE7"/>
    <w:rsid w:val="00770A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528C6-ACC6-40F1-BD8A-DA7944D1D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A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0A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2018-03-13T19:55:00Z</dcterms:created>
  <dcterms:modified xsi:type="dcterms:W3CDTF">2018-03-13T19:55:00Z</dcterms:modified>
</cp:coreProperties>
</file>